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Truro and Falmouth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Truro and Falmouth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Truro and Falmouth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Truro and Falmouth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Truro and Falmouth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Truro and Falmouth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Truro and Falmouth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Truro and Falmouth is estimated to be </w:t>
      </w:r>
      <w:r w:rsidRPr="00773DF7">
        <w:rPr>
          <w:rFonts w:ascii="Libre Franklin Light" w:eastAsia="Times New Roman" w:hAnsi="Libre Franklin Light" w:cs="Calibri Light"/>
          <w:b/>
          <w:bCs/>
          <w:color w:val="C45911" w:themeColor="accent2" w:themeShade="BF"/>
        </w:rPr>
        <w:t xml:space="preserve">£1,199,753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Truro and Falmouth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Truro and Falmouth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Truro and Falmouth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Truro and Falmouth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ruro and Fal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Truro and Falmouth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ruro and Fal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Truro and Falmouth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Truro and Falmouth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ruro and Fal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Truro and Falmouth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Truro and Falmouth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Truro and Falmouth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Truro and Falmouth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Truro and Falmouth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Truro and Falmouth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£1,199,753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Truro and Falmouth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£404,140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£28,951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£8,143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£14,928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£724,049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£1,199,753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Truro and Falmouth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Truro and Falmouth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Truro and Falmouth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Truro and Falmouth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Truro and Falmouth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Truro and Falmouth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Truro and Falmouth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Truro and Falmouth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Truro and Falmouth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Truro and Falmouth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Truro and Falmouth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Truro and Falmouth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4706623-80CA-4F0A-A9BB-EF2581423EA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